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943" w:rsidRDefault="004F6943" w:rsidP="00CA1088">
      <w:pPr>
        <w:shd w:val="clear" w:color="auto" w:fill="FFFFFF"/>
        <w:spacing w:after="0" w:line="300" w:lineRule="atLeast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Урок литературного чтения во 2 классе</w:t>
      </w:r>
    </w:p>
    <w:p w:rsidR="004F6943" w:rsidRDefault="004F6943" w:rsidP="00CA1088">
      <w:pPr>
        <w:shd w:val="clear" w:color="auto" w:fill="FFFFFF"/>
        <w:spacing w:after="0" w:line="300" w:lineRule="atLeast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МОУ «Лицей села Верхний Мамон»</w:t>
      </w:r>
    </w:p>
    <w:p w:rsidR="004F6943" w:rsidRDefault="004F6943" w:rsidP="00CA1088">
      <w:pPr>
        <w:shd w:val="clear" w:color="auto" w:fill="FFFFFF"/>
        <w:spacing w:after="0" w:line="300" w:lineRule="atLeast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Учитель: Сидельникова Н. В.</w:t>
      </w:r>
    </w:p>
    <w:p w:rsidR="004F6943" w:rsidRPr="00CA1088" w:rsidRDefault="004F6943" w:rsidP="00CA1088">
      <w:pPr>
        <w:shd w:val="clear" w:color="auto" w:fill="FFFFFF"/>
        <w:spacing w:after="0" w:line="300" w:lineRule="atLeast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Тема: В. Осеева « Волшебное слово ».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Цели:</w:t>
      </w: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познакомить детей с рассказом В. Осеевой « Волшебное слово»; развивать </w:t>
      </w:r>
      <w:hyperlink r:id="rId4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внимание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навыки чтения, умение подтверждать свои высказывания цитатами из текста; воспитывать вежливое </w:t>
      </w:r>
      <w:hyperlink r:id="rId5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поведение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доброжелательное отношение к окружающим.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Оборудование:</w:t>
      </w: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учебник, </w:t>
      </w:r>
      <w:hyperlink r:id="rId6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портрет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В. Осеевой, </w:t>
      </w:r>
      <w:hyperlink r:id="rId7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выставка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книг В. Осеевой, плакат с изображением корабля, карточки со стихами «вежливые слова», карточки «вежливые слова».</w:t>
      </w:r>
    </w:p>
    <w:p w:rsidR="004F6943" w:rsidRDefault="004F6943" w:rsidP="00CA1088">
      <w:pPr>
        <w:shd w:val="clear" w:color="auto" w:fill="FFFFFF"/>
        <w:spacing w:after="0" w:line="300" w:lineRule="atLeast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CA1088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Ход урока.</w:t>
      </w:r>
    </w:p>
    <w:p w:rsidR="004F6943" w:rsidRPr="00CA1088" w:rsidRDefault="004F6943" w:rsidP="00CA1088">
      <w:pPr>
        <w:shd w:val="clear" w:color="auto" w:fill="FFFFFF"/>
        <w:spacing w:after="0" w:line="300" w:lineRule="atLeast"/>
        <w:jc w:val="center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I</w:t>
      </w:r>
      <w:r w:rsidRPr="00CA108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CA1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.Организационный момент.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Дети говорят с учителем </w:t>
      </w:r>
      <w:hyperlink r:id="rId8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хором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Доброе утро! –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Солнцу и птицам,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Доброе </w:t>
      </w:r>
      <w:hyperlink r:id="rId9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утро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вам –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Улыбчивым лицам.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II. Проверка домашнего задания.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Пересказ рассказа « Два пирожных» Ю. Ермолаева.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Понравился ли вам рассказ Ю. Ермолаева?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Какой </w:t>
      </w:r>
      <w:hyperlink r:id="rId10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вывод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для себя вы сделали?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III. Сообщение темы и</w:t>
      </w:r>
      <w:r w:rsidRPr="00CA1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hyperlink r:id="rId11" w:history="1">
        <w:r w:rsidRPr="00CA1088">
          <w:rPr>
            <w:rFonts w:ascii="Times New Roman" w:hAnsi="Times New Roman" w:cs="Times New Roman"/>
            <w:b/>
            <w:bCs/>
            <w:i/>
            <w:iCs/>
            <w:color w:val="743399"/>
            <w:sz w:val="24"/>
            <w:szCs w:val="24"/>
            <w:lang w:eastAsia="ru-RU"/>
          </w:rPr>
          <w:t>цели</w:t>
        </w:r>
      </w:hyperlink>
      <w:r w:rsidRPr="00CA1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CA1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урока.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Сегодня на уроке мы поговорим о словах, которые помогают людям стать доброжелательными. А какие это слова вы мне скажите сами.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IV. Изучение нового материала.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  Речевая </w:t>
      </w:r>
      <w:hyperlink r:id="rId12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разминка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пож</w:t>
      </w: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-паж-пыж-пуж пожалуйста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дебр-дибр-дюбр-</w:t>
      </w:r>
      <w:r w:rsidRPr="00CA1088">
        <w:rPr>
          <w:rFonts w:ascii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добр</w:t>
      </w: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будьте добры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пряс-прус-</w:t>
      </w:r>
      <w:r w:rsidRPr="00CA1088">
        <w:rPr>
          <w:rFonts w:ascii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прос</w:t>
      </w: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– прас простите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Учащиеся договаривают слова (к подчёркнутым слогам добавить части слов так, чтобы получились «добрые, вежливые слова»).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Какие слова мы составили? (пожалуйста, будьте добры, простите.) – А как мы назовем одним словом все эти слова? (добрые, вежливые, волшебные </w:t>
      </w:r>
      <w:hyperlink r:id="rId13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слова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С «вежливыми и волшебными словами» связана </w:t>
      </w:r>
      <w:hyperlink r:id="rId14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тема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нашего сегодняшнего урока.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Ребята, что это? (учитель показывает корабль.)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Работа со скороговоркой</w:t>
      </w: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Вёз корабль карамель,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Наскочил корабль на мель.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матросы две недели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Карамель на мели ели.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Чтение скороговорки в медленном темпе учащимися за указкой </w:t>
      </w:r>
      <w:hyperlink r:id="rId15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учителя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а затем 2-3 ученика в быстром темпе.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  Слово учителя. (Беседа с учащимися о «вежливых словах»)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Ребята, прочитайте название этого корабля. («</w:t>
      </w:r>
      <w:hyperlink r:id="rId16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Вежливый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».)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 паруса у нашего корабля не простые, а «волшебные». Почему они волшебные вы </w:t>
      </w:r>
      <w:hyperlink r:id="rId17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сейчас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догадаетесь.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Физминутка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hyperlink r:id="rId18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Волны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плещут в океане.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(Дети машут руками, изображают волны.)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Что там чудится в тумане?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(Дети вытягивают руки вперёд.)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Это мачты кораблей.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(Дети вытягивают руки вверх.)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Пусть плывут сюда скорей!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(Дети приветственно машут руками.)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Мы по берегу гуляем,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Мореходов поджидаем,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(Ходьба на месте.)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Ищем ракушки в песке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(Наклоны.)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сжимаем в кулаке.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</w:t>
      </w:r>
      <w:hyperlink r:id="rId19" w:history="1">
        <w:r w:rsidRPr="00CA1088">
          <w:rPr>
            <w:rFonts w:ascii="Times New Roman" w:hAnsi="Times New Roman" w:cs="Times New Roman"/>
            <w:i/>
            <w:iCs/>
            <w:color w:val="743399"/>
            <w:sz w:val="24"/>
            <w:szCs w:val="24"/>
            <w:lang w:eastAsia="ru-RU"/>
          </w:rPr>
          <w:t>Дети</w:t>
        </w:r>
      </w:hyperlink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сжимают кулачки.)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Чтоб побольше их собрать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Надо чаще приседать.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(Приседания.)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Сядем дружно на </w:t>
      </w:r>
      <w:hyperlink r:id="rId20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песок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Снова начался урок.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(Дети садятся за парты.)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Чтение стихов учащимися о «вежливых словах» по рядам и</w:t>
      </w:r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hyperlink r:id="rId21" w:history="1">
        <w:r w:rsidRPr="00CA1088">
          <w:rPr>
            <w:rFonts w:ascii="Times New Roman" w:hAnsi="Times New Roman" w:cs="Times New Roman"/>
            <w:i/>
            <w:iCs/>
            <w:color w:val="743399"/>
            <w:sz w:val="24"/>
            <w:szCs w:val="24"/>
            <w:lang w:eastAsia="ru-RU"/>
          </w:rPr>
          <w:t>работа</w:t>
        </w:r>
      </w:hyperlink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над выразительным чтением: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 ряд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-Добрый день! – </w:t>
      </w:r>
      <w:hyperlink r:id="rId22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тебе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сказали,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-Добрый день! – ответил ты.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Как две ниточки связали-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Теплоты и красоты. (Добрый день)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 ряд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 что мы говорим «Спасибо»?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 всё, что делают для нас.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мы припомнить не могли бы-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hyperlink r:id="rId23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Кому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сказали?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Сколько раз? (Спасибо)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3 ряд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-Здравствуйте!- ты скажешь человеку.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-Здравствуй!- улыбнётся он в ответ.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И, </w:t>
      </w:r>
      <w:hyperlink r:id="rId24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наверно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 пойдёт в аптеку,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здоровым будешь много лет. (Здравствуйте)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hyperlink r:id="rId25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Стихотворение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читает </w:t>
      </w:r>
      <w:hyperlink r:id="rId26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один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ряд, а остальные учащиеся слушают или работают со своим стихотворением. В стихах ребята находят «волшебные слова» и называют их. Ведётся работа над выразительным чтением стихов (обратить внимание на знаки препинания, которые делают чтение стихов выразительными).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парусах корабля появляются названия «вежливых слов» (здравствуйте, </w:t>
      </w:r>
      <w:hyperlink r:id="rId27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добрый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день, спасибо). Слова прикрепляются учащимися на паруса корабля.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спасибо" style="width:82.5pt;height:19.5pt;visibility:visible">
            <v:imagedata r:id="rId28" o:title=""/>
          </v:shape>
        </w:pict>
      </w:r>
      <w:r w:rsidRPr="00CA1088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" o:spid="_x0000_i1026" type="#_x0000_t75" alt="добрыйдень" style="width:82.5pt;height:46.5pt;visibility:visible">
            <v:imagedata r:id="rId29" o:title=""/>
          </v:shape>
        </w:pict>
      </w:r>
      <w:r w:rsidRPr="00CA1088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" o:spid="_x0000_i1027" type="#_x0000_t75" alt="здравствуйте" style="width:110.25pt;height:37.5pt;visibility:visible">
            <v:imagedata r:id="rId30" o:title=""/>
          </v:shape>
        </w:pict>
      </w:r>
      <w:r w:rsidRPr="00CA1088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4" o:spid="_x0000_i1028" type="#_x0000_t75" alt="http://www.pandia.ru/wp-content/uploads/2011/03/wpid-image004_23.jpg" style="width:315pt;height:351.75pt;visibility:visible">
            <v:imagedata r:id="rId31" o:title=""/>
          </v:shape>
        </w:pic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-Наш корабль готов к плаванию.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-Куда мы можем на нём </w:t>
      </w:r>
      <w:hyperlink r:id="rId32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отправиться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? (в страну «Волшебных или вежливых слов») А поможет нам в этом В. А.Осеева.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Рассказ об авторе.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5" o:spid="_x0000_i1029" type="#_x0000_t75" alt="http://www.pandia.ru/wp-content/uploads/2011/03/wpid-image005_04.jpg" style="width:199.5pt;height:213pt;visibility:visible">
            <v:imagedata r:id="rId33" o:title=""/>
          </v:shape>
        </w:pic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Валентина Александровна Осеева родилась в 1902 году в Киеве, детство её прошло в Самаре. </w:t>
      </w:r>
      <w:hyperlink r:id="rId34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Отец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работал инспектором на элеваторе, </w:t>
      </w:r>
      <w:hyperlink r:id="rId35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мать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– корректором в газете.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После революции 1905 года семья оказалась в тяжёлом положении и вскоре вновь вернулась в Киев, где </w:t>
      </w:r>
      <w:hyperlink r:id="rId36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Валентина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поступила в гимназию. Окончив гимназию, она училась на актёрском факультете Института имени </w:t>
      </w:r>
      <w:hyperlink r:id="rId37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Лысенко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 Киеве.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 закончить институт ей не удалось, так как семья переехала в Москву. Здесь В. Осеева стала педагогом – воспитателем. </w:t>
      </w:r>
      <w:hyperlink r:id="rId38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Став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детской писательницей, В. Осеева в своих произведениях продолжала </w:t>
      </w:r>
      <w:hyperlink r:id="rId39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решать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воспитательные задачи.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Произведения В. Осеевой </w:t>
      </w:r>
      <w:hyperlink r:id="rId40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сразу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привлекли внимание читателей и критиков. В них рассказывается о благородных и смелых поступках, которые совершают ребята.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Разнообразна тематика рассказов В. Осеевой. Особой добротой и сердечностью согреты произведения из жизни детей военной поры.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Все произведения писательницы отличаются реалистическим изображением персонажей, их характеров, особой теплотой. Герои её живые, взяты они из жизни. Автор видит их, разговаривает и переживает вместе с ними.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 В. Осеевой есть рассказы, где она буквально несколькими фразами показывает детям их самих в отношениях с родителями, друг с другом, позволяет </w:t>
      </w:r>
      <w:hyperlink r:id="rId41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увидеть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себя со стороны, извлечь необходимые нравственные уроки. Ведь в её коротких рассказах есть таинственное слово, открывающее </w:t>
      </w:r>
      <w:hyperlink r:id="rId42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путь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к человеческим сердцам.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hyperlink r:id="rId43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Книги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писательницы пользуются большим успехом у школьников. Юные читатели равняются на её героев. Ведь В. Осеева – талантливый педагог, человек большого сердца и чуткой души.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bdr w:val="none" w:sz="0" w:space="0" w:color="auto" w:frame="1"/>
          <w:lang w:eastAsia="ru-RU"/>
        </w:rPr>
        <w:t>Обзор книг Валентины Осеевой: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6" o:spid="_x0000_i1030" type="#_x0000_t75" alt="http://www.pandia.ru/wp-content/uploads/2011/03/wpid-image006_25.gif" style="width:165.75pt;height:228pt;visibility:visible">
            <v:imagedata r:id="rId44" o:title=""/>
          </v:shape>
        </w:pict>
      </w: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A1088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7" o:spid="_x0000_i1031" type="#_x0000_t75" alt="http://www.pandia.ru/wp-content/uploads/2011/03/wpid-image007_03.jpg" style="width:167.25pt;height:224.25pt;visibility:visible">
            <v:imagedata r:id="rId45" o:title=""/>
          </v:shape>
        </w:pict>
      </w:r>
    </w:p>
    <w:tbl>
      <w:tblPr>
        <w:tblW w:w="0" w:type="auto"/>
        <w:tblInd w:w="2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tblCellMar>
          <w:left w:w="0" w:type="dxa"/>
          <w:right w:w="0" w:type="dxa"/>
        </w:tblCellMar>
        <w:tblLook w:val="00A0"/>
      </w:tblPr>
      <w:tblGrid>
        <w:gridCol w:w="3540"/>
      </w:tblGrid>
      <w:tr w:rsidR="004F6943" w:rsidRPr="00CA1088">
        <w:tc>
          <w:tcPr>
            <w:tcW w:w="0" w:type="auto"/>
            <w:tcBorders>
              <w:top w:val="single" w:sz="2" w:space="0" w:color="E7E7E7"/>
            </w:tcBorders>
            <w:vAlign w:val="center"/>
          </w:tcPr>
          <w:p w:rsidR="004F6943" w:rsidRPr="00CA1088" w:rsidRDefault="004F6943" w:rsidP="00646861">
            <w:pPr>
              <w:spacing w:after="0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6943" w:rsidRPr="00CA1088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4F6943" w:rsidRPr="00CA1088" w:rsidRDefault="004F6943" w:rsidP="00646861">
            <w:pPr>
              <w:spacing w:before="30" w:after="30" w:line="300" w:lineRule="atLeast"/>
              <w:ind w:left="30" w:right="3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088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shape id="Рисунок 8" o:spid="_x0000_i1032" type="#_x0000_t75" alt="http://www.pandia.ru/wp-content/uploads/2011/03/wpid-image008_23.gif" style="width:171pt;height:198pt;visibility:visible">
                  <v:imagedata r:id="rId46" o:title=""/>
                </v:shape>
              </w:pict>
            </w:r>
          </w:p>
        </w:tc>
      </w:tr>
    </w:tbl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-Эти книги вы можете </w:t>
      </w:r>
      <w:hyperlink r:id="rId47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найти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 библиотеке и </w:t>
      </w:r>
      <w:hyperlink r:id="rId48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прочитать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рассказы В. Осеевой в сборнике «Волшебное слово» на урок внеклассного чтения.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Словарная работа.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-Прежде чем познакомиться с рассказом В. Осеевой «Волшебное слово» мы поработаем над трудными словами и объясним их </w:t>
      </w:r>
      <w:hyperlink r:id="rId49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значение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Чтение трудных слов по слогам и целым словом,</w:t>
      </w:r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hyperlink r:id="rId50" w:history="1">
        <w:r w:rsidRPr="00CA1088">
          <w:rPr>
            <w:rFonts w:ascii="Times New Roman" w:hAnsi="Times New Roman" w:cs="Times New Roman"/>
            <w:i/>
            <w:iCs/>
            <w:color w:val="743399"/>
            <w:sz w:val="24"/>
            <w:szCs w:val="24"/>
            <w:lang w:eastAsia="ru-RU"/>
          </w:rPr>
          <w:t>объяснение</w:t>
        </w:r>
      </w:hyperlink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их значений.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 – бор – мо-та-ла – пробормотала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hyperlink r:id="rId51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противень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– сняла с про-тив-ня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Пробормотала</w:t>
      </w: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– сказать быстро и невнятно.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Противень</w:t>
      </w: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– металлический лист с загнутыми краями для жарения, печения в духовом шкафу.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А теперь давайте, обратим внимание на </w:t>
      </w:r>
      <w:hyperlink r:id="rId52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текст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 учебнике и посмотрим, какие слова и выражения предлагает нам объяснение учебник. (Дети находят и читают).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Чуть не поддал</w:t>
      </w:r>
      <w:r w:rsidRPr="00CA1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hyperlink r:id="rId53" w:history="1">
        <w:r w:rsidRPr="00CA1088">
          <w:rPr>
            <w:rFonts w:ascii="Times New Roman" w:hAnsi="Times New Roman" w:cs="Times New Roman"/>
            <w:b/>
            <w:bCs/>
            <w:i/>
            <w:iCs/>
            <w:color w:val="743399"/>
            <w:sz w:val="24"/>
            <w:szCs w:val="24"/>
            <w:lang w:eastAsia="ru-RU"/>
          </w:rPr>
          <w:t>хорошенько</w:t>
        </w:r>
      </w:hyperlink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Стряпает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-А почему это </w:t>
      </w:r>
      <w:hyperlink r:id="rId54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выражение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 слово? (Они считаются трудными и выделены синей полосой в тексте).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-Давайте в словарике найдём и прочитаем объяснения этого слова и выражения.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hyperlink r:id="rId55" w:history="1">
        <w:r w:rsidRPr="00CA1088">
          <w:rPr>
            <w:rFonts w:ascii="Times New Roman" w:hAnsi="Times New Roman" w:cs="Times New Roman"/>
            <w:b/>
            <w:bCs/>
            <w:i/>
            <w:iCs/>
            <w:color w:val="743399"/>
            <w:sz w:val="24"/>
            <w:szCs w:val="24"/>
            <w:lang w:eastAsia="ru-RU"/>
          </w:rPr>
          <w:t>Чуть</w:t>
        </w:r>
      </w:hyperlink>
      <w:r w:rsidRPr="00CA1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CA1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не поддал хорошенько –</w:t>
      </w:r>
      <w:r w:rsidRPr="00CA1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чуть не ударил.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Стряпает –</w:t>
      </w:r>
      <w:r w:rsidRPr="00CA1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готовит пищу.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Мы много работали и ваши глаза устали. А теперь сделаем гимнастику для глаз.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hyperlink r:id="rId56" w:history="1">
        <w:r w:rsidRPr="00CA1088">
          <w:rPr>
            <w:rFonts w:ascii="Times New Roman" w:hAnsi="Times New Roman" w:cs="Times New Roman"/>
            <w:b/>
            <w:bCs/>
            <w:i/>
            <w:iCs/>
            <w:color w:val="743399"/>
            <w:sz w:val="24"/>
            <w:szCs w:val="24"/>
            <w:lang w:eastAsia="ru-RU"/>
          </w:rPr>
          <w:t>Гимнастика для глаз</w:t>
        </w:r>
      </w:hyperlink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Руки за спину, головки назад.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</w:t>
      </w:r>
      <w:hyperlink r:id="rId57" w:history="1">
        <w:r w:rsidRPr="00CA1088">
          <w:rPr>
            <w:rFonts w:ascii="Times New Roman" w:hAnsi="Times New Roman" w:cs="Times New Roman"/>
            <w:i/>
            <w:iCs/>
            <w:color w:val="743399"/>
            <w:sz w:val="24"/>
            <w:szCs w:val="24"/>
            <w:lang w:eastAsia="ru-RU"/>
          </w:rPr>
          <w:t>Закрыть</w:t>
        </w:r>
      </w:hyperlink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глаза,</w:t>
      </w:r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hyperlink r:id="rId58" w:history="1">
        <w:r w:rsidRPr="00CA1088">
          <w:rPr>
            <w:rFonts w:ascii="Times New Roman" w:hAnsi="Times New Roman" w:cs="Times New Roman"/>
            <w:i/>
            <w:iCs/>
            <w:color w:val="743399"/>
            <w:sz w:val="24"/>
            <w:szCs w:val="24"/>
            <w:lang w:eastAsia="ru-RU"/>
          </w:rPr>
          <w:t>расслабиться</w:t>
        </w:r>
      </w:hyperlink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.)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Глазки пускай в </w:t>
      </w:r>
      <w:hyperlink r:id="rId59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потолок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поглядят.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(Открыть</w:t>
      </w:r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hyperlink r:id="rId60" w:history="1">
        <w:r w:rsidRPr="00CA1088">
          <w:rPr>
            <w:rFonts w:ascii="Times New Roman" w:hAnsi="Times New Roman" w:cs="Times New Roman"/>
            <w:i/>
            <w:iCs/>
            <w:color w:val="743399"/>
            <w:sz w:val="24"/>
            <w:szCs w:val="24"/>
            <w:lang w:eastAsia="ru-RU"/>
          </w:rPr>
          <w:t>глаза</w:t>
        </w:r>
      </w:hyperlink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,</w:t>
      </w:r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hyperlink r:id="rId61" w:history="1">
        <w:r w:rsidRPr="00CA1088">
          <w:rPr>
            <w:rFonts w:ascii="Times New Roman" w:hAnsi="Times New Roman" w:cs="Times New Roman"/>
            <w:i/>
            <w:iCs/>
            <w:color w:val="743399"/>
            <w:sz w:val="24"/>
            <w:szCs w:val="24"/>
            <w:lang w:eastAsia="ru-RU"/>
          </w:rPr>
          <w:t>посмотреть</w:t>
        </w:r>
      </w:hyperlink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hyperlink r:id="rId62" w:history="1">
        <w:r w:rsidRPr="00CA1088">
          <w:rPr>
            <w:rFonts w:ascii="Times New Roman" w:hAnsi="Times New Roman" w:cs="Times New Roman"/>
            <w:i/>
            <w:iCs/>
            <w:color w:val="743399"/>
            <w:sz w:val="24"/>
            <w:szCs w:val="24"/>
            <w:lang w:eastAsia="ru-RU"/>
          </w:rPr>
          <w:t>вверх</w:t>
        </w:r>
      </w:hyperlink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.)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Головки опустим – на парту глядим.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(Вниз.)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снова наверх – где там муха летит?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(Вверх.)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Глазами повертим, поищем её.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(По сторонам.)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снова читаем. Немного ещё.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Первичное</w:t>
      </w:r>
      <w:r w:rsidRPr="00CA108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hyperlink r:id="rId63" w:history="1">
        <w:r w:rsidRPr="00CA1088">
          <w:rPr>
            <w:rFonts w:ascii="Times New Roman" w:hAnsi="Times New Roman" w:cs="Times New Roman"/>
            <w:b/>
            <w:bCs/>
            <w:color w:val="743399"/>
            <w:sz w:val="24"/>
            <w:szCs w:val="24"/>
            <w:lang w:eastAsia="ru-RU"/>
          </w:rPr>
          <w:t>чтение</w:t>
        </w:r>
      </w:hyperlink>
      <w:r w:rsidRPr="00CA108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CA1088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рассказа учителем и учащимися.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Как вы думаете, о чём </w:t>
      </w:r>
      <w:hyperlink r:id="rId64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будет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идти речь в рассказе «Волшебное слово»? (</w:t>
      </w:r>
      <w:hyperlink r:id="rId65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Выслушать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мнения учащихся)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-Давайте прочитаем и узнаем о чём </w:t>
      </w:r>
      <w:hyperlink r:id="rId66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этот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67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рассказ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Чтение рассказа учителем.(1 смысловой части – </w:t>
      </w:r>
      <w:hyperlink r:id="rId68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разговор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мальчика со стариком)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Чтение рассказа учащимися. (2 смысловой часть – разговор Павлика с Леной, 3 смысловой часть – разговор Павлика с бабушкой, 4 смысловой </w:t>
      </w:r>
      <w:hyperlink r:id="rId69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часть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– разговор Павлика с братом.)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V. Итог урока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hyperlink r:id="rId70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Почему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слово «пожалуйста» </w:t>
      </w:r>
      <w:hyperlink r:id="rId71" w:history="1">
        <w:r w:rsidRPr="00CA1088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автор</w:t>
        </w:r>
      </w:hyperlink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называет «волшебным»? (Слово «пожалуйста» помогло наладить не простые человеческие отношения в семье.)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-Какие «волшебные слова» мы сегодня вспомнили?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-С какой целью надо употреблять «волшебные слова»?</w:t>
      </w:r>
    </w:p>
    <w:p w:rsidR="004F6943" w:rsidRPr="00CA1088" w:rsidRDefault="004F6943" w:rsidP="00646861">
      <w:pPr>
        <w:shd w:val="clear" w:color="auto" w:fill="FFFFFF"/>
        <w:spacing w:after="15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-Как они действуют на людей?</w:t>
      </w:r>
    </w:p>
    <w:p w:rsidR="004F6943" w:rsidRPr="00CA1088" w:rsidRDefault="004F6943" w:rsidP="00646861">
      <w:pPr>
        <w:shd w:val="clear" w:color="auto" w:fill="FFFFFF"/>
        <w:spacing w:after="0" w:line="300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108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VI.Домашнее задание:</w:t>
      </w:r>
      <w:r w:rsidRPr="00CA10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стр. 87-92 , выразительное чтение.</w:t>
      </w:r>
    </w:p>
    <w:p w:rsidR="004F6943" w:rsidRPr="00CA1088" w:rsidRDefault="004F6943">
      <w:pPr>
        <w:rPr>
          <w:rFonts w:ascii="Times New Roman" w:hAnsi="Times New Roman" w:cs="Times New Roman"/>
          <w:sz w:val="24"/>
          <w:szCs w:val="24"/>
        </w:rPr>
      </w:pPr>
    </w:p>
    <w:sectPr w:rsidR="004F6943" w:rsidRPr="00CA1088" w:rsidSect="00907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6861"/>
    <w:rsid w:val="00000EBA"/>
    <w:rsid w:val="00001822"/>
    <w:rsid w:val="000034C2"/>
    <w:rsid w:val="00004B99"/>
    <w:rsid w:val="00004C24"/>
    <w:rsid w:val="00011624"/>
    <w:rsid w:val="00012C56"/>
    <w:rsid w:val="00022838"/>
    <w:rsid w:val="00022E3A"/>
    <w:rsid w:val="00022E82"/>
    <w:rsid w:val="00036781"/>
    <w:rsid w:val="0003737F"/>
    <w:rsid w:val="00040140"/>
    <w:rsid w:val="0004016F"/>
    <w:rsid w:val="00044E64"/>
    <w:rsid w:val="000453A5"/>
    <w:rsid w:val="0005015E"/>
    <w:rsid w:val="00053078"/>
    <w:rsid w:val="000551AA"/>
    <w:rsid w:val="000572AE"/>
    <w:rsid w:val="00060D8A"/>
    <w:rsid w:val="00070F8A"/>
    <w:rsid w:val="0007363D"/>
    <w:rsid w:val="00073751"/>
    <w:rsid w:val="0007494E"/>
    <w:rsid w:val="00077D9F"/>
    <w:rsid w:val="000806AD"/>
    <w:rsid w:val="000853C2"/>
    <w:rsid w:val="000867D2"/>
    <w:rsid w:val="000902AD"/>
    <w:rsid w:val="00090362"/>
    <w:rsid w:val="00090420"/>
    <w:rsid w:val="00090D10"/>
    <w:rsid w:val="00093704"/>
    <w:rsid w:val="00096CC3"/>
    <w:rsid w:val="00097009"/>
    <w:rsid w:val="000B1E34"/>
    <w:rsid w:val="000B43B4"/>
    <w:rsid w:val="000C0331"/>
    <w:rsid w:val="000C12FA"/>
    <w:rsid w:val="000C16D6"/>
    <w:rsid w:val="000C7CDE"/>
    <w:rsid w:val="000D0FB0"/>
    <w:rsid w:val="000D22BD"/>
    <w:rsid w:val="000D322F"/>
    <w:rsid w:val="000D57C1"/>
    <w:rsid w:val="000D70F1"/>
    <w:rsid w:val="000E3D80"/>
    <w:rsid w:val="000E4FA8"/>
    <w:rsid w:val="000E64EB"/>
    <w:rsid w:val="000E7BBB"/>
    <w:rsid w:val="000F1480"/>
    <w:rsid w:val="000F1C71"/>
    <w:rsid w:val="00110828"/>
    <w:rsid w:val="00114282"/>
    <w:rsid w:val="001227ED"/>
    <w:rsid w:val="00122A5D"/>
    <w:rsid w:val="00122F82"/>
    <w:rsid w:val="00124D52"/>
    <w:rsid w:val="00131A36"/>
    <w:rsid w:val="00132999"/>
    <w:rsid w:val="0014218C"/>
    <w:rsid w:val="00143CBD"/>
    <w:rsid w:val="00151C20"/>
    <w:rsid w:val="0015779E"/>
    <w:rsid w:val="00165C2E"/>
    <w:rsid w:val="001709A3"/>
    <w:rsid w:val="00172353"/>
    <w:rsid w:val="0017529C"/>
    <w:rsid w:val="00180607"/>
    <w:rsid w:val="00182FAA"/>
    <w:rsid w:val="00183B37"/>
    <w:rsid w:val="0018722D"/>
    <w:rsid w:val="00192940"/>
    <w:rsid w:val="0019459C"/>
    <w:rsid w:val="001A49D5"/>
    <w:rsid w:val="001A7444"/>
    <w:rsid w:val="001B33CC"/>
    <w:rsid w:val="001C1917"/>
    <w:rsid w:val="001C1FA9"/>
    <w:rsid w:val="001C59BB"/>
    <w:rsid w:val="001D27ED"/>
    <w:rsid w:val="001D3098"/>
    <w:rsid w:val="001D379B"/>
    <w:rsid w:val="001D5227"/>
    <w:rsid w:val="001D5691"/>
    <w:rsid w:val="001E04C2"/>
    <w:rsid w:val="001E05F5"/>
    <w:rsid w:val="001E1827"/>
    <w:rsid w:val="001E4FA6"/>
    <w:rsid w:val="001E76C4"/>
    <w:rsid w:val="001F0AF1"/>
    <w:rsid w:val="001F4AB9"/>
    <w:rsid w:val="001F5325"/>
    <w:rsid w:val="00202473"/>
    <w:rsid w:val="00202A29"/>
    <w:rsid w:val="00203372"/>
    <w:rsid w:val="00203ED8"/>
    <w:rsid w:val="00203F93"/>
    <w:rsid w:val="00204578"/>
    <w:rsid w:val="00205F9C"/>
    <w:rsid w:val="002078EA"/>
    <w:rsid w:val="00213EB7"/>
    <w:rsid w:val="002143AD"/>
    <w:rsid w:val="00217CC9"/>
    <w:rsid w:val="00221CE1"/>
    <w:rsid w:val="00222487"/>
    <w:rsid w:val="002228FD"/>
    <w:rsid w:val="00224A9D"/>
    <w:rsid w:val="00226010"/>
    <w:rsid w:val="002314B2"/>
    <w:rsid w:val="00233DE0"/>
    <w:rsid w:val="00236BBB"/>
    <w:rsid w:val="002374B7"/>
    <w:rsid w:val="00237833"/>
    <w:rsid w:val="00240C4D"/>
    <w:rsid w:val="00243385"/>
    <w:rsid w:val="002539A4"/>
    <w:rsid w:val="0025625F"/>
    <w:rsid w:val="00256A5B"/>
    <w:rsid w:val="0026079B"/>
    <w:rsid w:val="00261ADA"/>
    <w:rsid w:val="00263C7B"/>
    <w:rsid w:val="00265264"/>
    <w:rsid w:val="00265D4B"/>
    <w:rsid w:val="00267E5B"/>
    <w:rsid w:val="00280992"/>
    <w:rsid w:val="0028160D"/>
    <w:rsid w:val="0028228E"/>
    <w:rsid w:val="00283482"/>
    <w:rsid w:val="00284A30"/>
    <w:rsid w:val="002861D7"/>
    <w:rsid w:val="00291DB1"/>
    <w:rsid w:val="00295AFC"/>
    <w:rsid w:val="00296ACE"/>
    <w:rsid w:val="00296EFF"/>
    <w:rsid w:val="002A193E"/>
    <w:rsid w:val="002A23A9"/>
    <w:rsid w:val="002A41D9"/>
    <w:rsid w:val="002B10AE"/>
    <w:rsid w:val="002B16D0"/>
    <w:rsid w:val="002B5D9E"/>
    <w:rsid w:val="002C2C2F"/>
    <w:rsid w:val="002C3008"/>
    <w:rsid w:val="002C7E5C"/>
    <w:rsid w:val="002D0E6F"/>
    <w:rsid w:val="002D3E34"/>
    <w:rsid w:val="002D455D"/>
    <w:rsid w:val="002D6DD9"/>
    <w:rsid w:val="002D71AB"/>
    <w:rsid w:val="002E0318"/>
    <w:rsid w:val="002F01C5"/>
    <w:rsid w:val="002F1627"/>
    <w:rsid w:val="002F34A3"/>
    <w:rsid w:val="003018D1"/>
    <w:rsid w:val="003039C6"/>
    <w:rsid w:val="0031053F"/>
    <w:rsid w:val="00310AD4"/>
    <w:rsid w:val="00311F0E"/>
    <w:rsid w:val="00316938"/>
    <w:rsid w:val="00320D50"/>
    <w:rsid w:val="003211D8"/>
    <w:rsid w:val="00330332"/>
    <w:rsid w:val="0033643B"/>
    <w:rsid w:val="0034011E"/>
    <w:rsid w:val="00342205"/>
    <w:rsid w:val="00342B78"/>
    <w:rsid w:val="00347023"/>
    <w:rsid w:val="00347AD7"/>
    <w:rsid w:val="003635FC"/>
    <w:rsid w:val="0036534F"/>
    <w:rsid w:val="0037101A"/>
    <w:rsid w:val="00377EC4"/>
    <w:rsid w:val="003830AA"/>
    <w:rsid w:val="00383878"/>
    <w:rsid w:val="00384022"/>
    <w:rsid w:val="00385F50"/>
    <w:rsid w:val="00386AC4"/>
    <w:rsid w:val="003935F7"/>
    <w:rsid w:val="0039470B"/>
    <w:rsid w:val="0039691A"/>
    <w:rsid w:val="00396A0E"/>
    <w:rsid w:val="00396F44"/>
    <w:rsid w:val="003A1717"/>
    <w:rsid w:val="003A3310"/>
    <w:rsid w:val="003A5942"/>
    <w:rsid w:val="003A7CE9"/>
    <w:rsid w:val="003C1E18"/>
    <w:rsid w:val="003C240A"/>
    <w:rsid w:val="003C329A"/>
    <w:rsid w:val="003C630E"/>
    <w:rsid w:val="003C67D2"/>
    <w:rsid w:val="003D4178"/>
    <w:rsid w:val="003D5208"/>
    <w:rsid w:val="003D5626"/>
    <w:rsid w:val="003D5C20"/>
    <w:rsid w:val="003D74BD"/>
    <w:rsid w:val="003E3DB1"/>
    <w:rsid w:val="003E5DED"/>
    <w:rsid w:val="003F2369"/>
    <w:rsid w:val="003F250F"/>
    <w:rsid w:val="003F4C9F"/>
    <w:rsid w:val="003F553E"/>
    <w:rsid w:val="003F74D7"/>
    <w:rsid w:val="00401EC9"/>
    <w:rsid w:val="00403D84"/>
    <w:rsid w:val="00414F95"/>
    <w:rsid w:val="00415560"/>
    <w:rsid w:val="004156C7"/>
    <w:rsid w:val="004166E9"/>
    <w:rsid w:val="00422590"/>
    <w:rsid w:val="00423A54"/>
    <w:rsid w:val="00427D71"/>
    <w:rsid w:val="004315A9"/>
    <w:rsid w:val="004434E1"/>
    <w:rsid w:val="00444B8D"/>
    <w:rsid w:val="004469CA"/>
    <w:rsid w:val="0045021B"/>
    <w:rsid w:val="004509F3"/>
    <w:rsid w:val="00452E66"/>
    <w:rsid w:val="004531DE"/>
    <w:rsid w:val="0046246E"/>
    <w:rsid w:val="00466369"/>
    <w:rsid w:val="004667CC"/>
    <w:rsid w:val="004738F1"/>
    <w:rsid w:val="004775D0"/>
    <w:rsid w:val="004807D5"/>
    <w:rsid w:val="00483055"/>
    <w:rsid w:val="00487524"/>
    <w:rsid w:val="00491129"/>
    <w:rsid w:val="00494BF7"/>
    <w:rsid w:val="00496214"/>
    <w:rsid w:val="00496B2F"/>
    <w:rsid w:val="004A0608"/>
    <w:rsid w:val="004A11D9"/>
    <w:rsid w:val="004A3A0B"/>
    <w:rsid w:val="004A6C9E"/>
    <w:rsid w:val="004B557B"/>
    <w:rsid w:val="004B7CE8"/>
    <w:rsid w:val="004C7276"/>
    <w:rsid w:val="004D4254"/>
    <w:rsid w:val="004E0804"/>
    <w:rsid w:val="004E5097"/>
    <w:rsid w:val="004F20FA"/>
    <w:rsid w:val="004F25EC"/>
    <w:rsid w:val="004F42E0"/>
    <w:rsid w:val="004F6943"/>
    <w:rsid w:val="004F6BEB"/>
    <w:rsid w:val="004F73BE"/>
    <w:rsid w:val="00504A0A"/>
    <w:rsid w:val="00504DC9"/>
    <w:rsid w:val="0050710A"/>
    <w:rsid w:val="00510113"/>
    <w:rsid w:val="005113FA"/>
    <w:rsid w:val="00514423"/>
    <w:rsid w:val="00514B30"/>
    <w:rsid w:val="00515941"/>
    <w:rsid w:val="00525362"/>
    <w:rsid w:val="00527388"/>
    <w:rsid w:val="00530DBA"/>
    <w:rsid w:val="00541FBD"/>
    <w:rsid w:val="00542129"/>
    <w:rsid w:val="005533F1"/>
    <w:rsid w:val="00557409"/>
    <w:rsid w:val="005574D7"/>
    <w:rsid w:val="00557D46"/>
    <w:rsid w:val="00561126"/>
    <w:rsid w:val="00562063"/>
    <w:rsid w:val="00562E78"/>
    <w:rsid w:val="00564690"/>
    <w:rsid w:val="00566379"/>
    <w:rsid w:val="00570C7E"/>
    <w:rsid w:val="00571552"/>
    <w:rsid w:val="00574086"/>
    <w:rsid w:val="0057423D"/>
    <w:rsid w:val="00574F7B"/>
    <w:rsid w:val="0057587A"/>
    <w:rsid w:val="00575B70"/>
    <w:rsid w:val="00584270"/>
    <w:rsid w:val="00585382"/>
    <w:rsid w:val="00587BC3"/>
    <w:rsid w:val="00593C8C"/>
    <w:rsid w:val="00593CE2"/>
    <w:rsid w:val="005A110A"/>
    <w:rsid w:val="005A1867"/>
    <w:rsid w:val="005A3B95"/>
    <w:rsid w:val="005B1A53"/>
    <w:rsid w:val="005B47EC"/>
    <w:rsid w:val="005C36B9"/>
    <w:rsid w:val="005C5664"/>
    <w:rsid w:val="005C5FCB"/>
    <w:rsid w:val="005D093E"/>
    <w:rsid w:val="005D10D1"/>
    <w:rsid w:val="005D13A7"/>
    <w:rsid w:val="005D3B2B"/>
    <w:rsid w:val="005E2519"/>
    <w:rsid w:val="005E6DD3"/>
    <w:rsid w:val="005F409C"/>
    <w:rsid w:val="005F4DAC"/>
    <w:rsid w:val="005F4FCC"/>
    <w:rsid w:val="005F5804"/>
    <w:rsid w:val="00603DFB"/>
    <w:rsid w:val="00604E36"/>
    <w:rsid w:val="00607704"/>
    <w:rsid w:val="00610778"/>
    <w:rsid w:val="00611AF3"/>
    <w:rsid w:val="00612D5A"/>
    <w:rsid w:val="0061435E"/>
    <w:rsid w:val="00624BD9"/>
    <w:rsid w:val="00624DC7"/>
    <w:rsid w:val="006258E4"/>
    <w:rsid w:val="00627095"/>
    <w:rsid w:val="006271F4"/>
    <w:rsid w:val="00627C36"/>
    <w:rsid w:val="006339AF"/>
    <w:rsid w:val="006340DD"/>
    <w:rsid w:val="00637D2A"/>
    <w:rsid w:val="00640A18"/>
    <w:rsid w:val="0064104A"/>
    <w:rsid w:val="00642A52"/>
    <w:rsid w:val="00646861"/>
    <w:rsid w:val="00651E07"/>
    <w:rsid w:val="00652C34"/>
    <w:rsid w:val="00655F9B"/>
    <w:rsid w:val="00661071"/>
    <w:rsid w:val="006632A5"/>
    <w:rsid w:val="00665809"/>
    <w:rsid w:val="006661D5"/>
    <w:rsid w:val="0067215C"/>
    <w:rsid w:val="00673732"/>
    <w:rsid w:val="00677880"/>
    <w:rsid w:val="006813B4"/>
    <w:rsid w:val="00684222"/>
    <w:rsid w:val="00684C8B"/>
    <w:rsid w:val="006873FD"/>
    <w:rsid w:val="006878CF"/>
    <w:rsid w:val="006919B2"/>
    <w:rsid w:val="00694609"/>
    <w:rsid w:val="006970BF"/>
    <w:rsid w:val="006A6BF1"/>
    <w:rsid w:val="006B35EB"/>
    <w:rsid w:val="006B395A"/>
    <w:rsid w:val="006C1634"/>
    <w:rsid w:val="006C58DC"/>
    <w:rsid w:val="006C7E4B"/>
    <w:rsid w:val="006D1977"/>
    <w:rsid w:val="006D5CCB"/>
    <w:rsid w:val="006D6978"/>
    <w:rsid w:val="006E0822"/>
    <w:rsid w:val="006E0EB5"/>
    <w:rsid w:val="006E2DE1"/>
    <w:rsid w:val="006E34E1"/>
    <w:rsid w:val="006E47ED"/>
    <w:rsid w:val="006E5144"/>
    <w:rsid w:val="006E5C37"/>
    <w:rsid w:val="006E765A"/>
    <w:rsid w:val="006F38F9"/>
    <w:rsid w:val="006F5475"/>
    <w:rsid w:val="006F6443"/>
    <w:rsid w:val="0070287D"/>
    <w:rsid w:val="0070403A"/>
    <w:rsid w:val="00706AEE"/>
    <w:rsid w:val="00710875"/>
    <w:rsid w:val="00714057"/>
    <w:rsid w:val="00717E58"/>
    <w:rsid w:val="00720A7D"/>
    <w:rsid w:val="00722E7D"/>
    <w:rsid w:val="00723D50"/>
    <w:rsid w:val="0072481A"/>
    <w:rsid w:val="00724DE9"/>
    <w:rsid w:val="00727E47"/>
    <w:rsid w:val="0073048B"/>
    <w:rsid w:val="00730A9A"/>
    <w:rsid w:val="0073729C"/>
    <w:rsid w:val="007374AE"/>
    <w:rsid w:val="00742185"/>
    <w:rsid w:val="00751D6B"/>
    <w:rsid w:val="007525C7"/>
    <w:rsid w:val="007608D8"/>
    <w:rsid w:val="00761F8B"/>
    <w:rsid w:val="00772495"/>
    <w:rsid w:val="007739B8"/>
    <w:rsid w:val="0077508B"/>
    <w:rsid w:val="007773CF"/>
    <w:rsid w:val="007803E7"/>
    <w:rsid w:val="007940CA"/>
    <w:rsid w:val="007A0D72"/>
    <w:rsid w:val="007A29DB"/>
    <w:rsid w:val="007C3F2F"/>
    <w:rsid w:val="007C4D83"/>
    <w:rsid w:val="007D0972"/>
    <w:rsid w:val="007D0EAC"/>
    <w:rsid w:val="007D3C3E"/>
    <w:rsid w:val="007D44AF"/>
    <w:rsid w:val="007D6986"/>
    <w:rsid w:val="007E1145"/>
    <w:rsid w:val="007E4C75"/>
    <w:rsid w:val="007E7BC6"/>
    <w:rsid w:val="00800899"/>
    <w:rsid w:val="00801A8D"/>
    <w:rsid w:val="008020E9"/>
    <w:rsid w:val="00803E32"/>
    <w:rsid w:val="008046F2"/>
    <w:rsid w:val="00811407"/>
    <w:rsid w:val="00812536"/>
    <w:rsid w:val="00813E9B"/>
    <w:rsid w:val="0081462B"/>
    <w:rsid w:val="00814BFD"/>
    <w:rsid w:val="00815734"/>
    <w:rsid w:val="00825AB3"/>
    <w:rsid w:val="0083429F"/>
    <w:rsid w:val="008440C8"/>
    <w:rsid w:val="00845F87"/>
    <w:rsid w:val="008479CA"/>
    <w:rsid w:val="00847CB8"/>
    <w:rsid w:val="00850B60"/>
    <w:rsid w:val="00853E1C"/>
    <w:rsid w:val="008554CB"/>
    <w:rsid w:val="00856A0F"/>
    <w:rsid w:val="0086125E"/>
    <w:rsid w:val="008623B1"/>
    <w:rsid w:val="00862F0E"/>
    <w:rsid w:val="00864DBB"/>
    <w:rsid w:val="008707DD"/>
    <w:rsid w:val="00873965"/>
    <w:rsid w:val="00875F28"/>
    <w:rsid w:val="00884B65"/>
    <w:rsid w:val="00886D08"/>
    <w:rsid w:val="0089222E"/>
    <w:rsid w:val="00892D6B"/>
    <w:rsid w:val="00893219"/>
    <w:rsid w:val="00893B66"/>
    <w:rsid w:val="008A328E"/>
    <w:rsid w:val="008A6D47"/>
    <w:rsid w:val="008B1DDE"/>
    <w:rsid w:val="008B2CA7"/>
    <w:rsid w:val="008C1AFE"/>
    <w:rsid w:val="008C26A3"/>
    <w:rsid w:val="008C60AC"/>
    <w:rsid w:val="008D536B"/>
    <w:rsid w:val="008E012A"/>
    <w:rsid w:val="008E425C"/>
    <w:rsid w:val="008E4E84"/>
    <w:rsid w:val="008F0844"/>
    <w:rsid w:val="008F35CD"/>
    <w:rsid w:val="008F56A2"/>
    <w:rsid w:val="008F5DE2"/>
    <w:rsid w:val="008F6776"/>
    <w:rsid w:val="00903448"/>
    <w:rsid w:val="00905EE2"/>
    <w:rsid w:val="00906F07"/>
    <w:rsid w:val="009072F3"/>
    <w:rsid w:val="009109E5"/>
    <w:rsid w:val="009120C2"/>
    <w:rsid w:val="00912141"/>
    <w:rsid w:val="00913722"/>
    <w:rsid w:val="00914456"/>
    <w:rsid w:val="00914BFD"/>
    <w:rsid w:val="00923EC0"/>
    <w:rsid w:val="009272A1"/>
    <w:rsid w:val="009342D1"/>
    <w:rsid w:val="00934498"/>
    <w:rsid w:val="009377B5"/>
    <w:rsid w:val="00942262"/>
    <w:rsid w:val="0095000B"/>
    <w:rsid w:val="009501A3"/>
    <w:rsid w:val="00953755"/>
    <w:rsid w:val="009549EB"/>
    <w:rsid w:val="0095609C"/>
    <w:rsid w:val="00961B09"/>
    <w:rsid w:val="00964D11"/>
    <w:rsid w:val="0096633E"/>
    <w:rsid w:val="00972D61"/>
    <w:rsid w:val="00972E7D"/>
    <w:rsid w:val="0097479A"/>
    <w:rsid w:val="009754C1"/>
    <w:rsid w:val="00976577"/>
    <w:rsid w:val="00976A8F"/>
    <w:rsid w:val="009846A2"/>
    <w:rsid w:val="00985FD3"/>
    <w:rsid w:val="0098628C"/>
    <w:rsid w:val="00986C67"/>
    <w:rsid w:val="009922F1"/>
    <w:rsid w:val="009932E1"/>
    <w:rsid w:val="009A0C76"/>
    <w:rsid w:val="009A3601"/>
    <w:rsid w:val="009A50A8"/>
    <w:rsid w:val="009B70B9"/>
    <w:rsid w:val="009C4734"/>
    <w:rsid w:val="009C5762"/>
    <w:rsid w:val="009D04A2"/>
    <w:rsid w:val="009D1D24"/>
    <w:rsid w:val="009D4990"/>
    <w:rsid w:val="009D5A1D"/>
    <w:rsid w:val="009D5B7F"/>
    <w:rsid w:val="009D6B32"/>
    <w:rsid w:val="009E3EA2"/>
    <w:rsid w:val="009E56A4"/>
    <w:rsid w:val="009F3B53"/>
    <w:rsid w:val="009F743E"/>
    <w:rsid w:val="00A029EF"/>
    <w:rsid w:val="00A029F2"/>
    <w:rsid w:val="00A03919"/>
    <w:rsid w:val="00A07211"/>
    <w:rsid w:val="00A10153"/>
    <w:rsid w:val="00A11D1E"/>
    <w:rsid w:val="00A176B9"/>
    <w:rsid w:val="00A17CA6"/>
    <w:rsid w:val="00A2490C"/>
    <w:rsid w:val="00A3179F"/>
    <w:rsid w:val="00A33729"/>
    <w:rsid w:val="00A3517B"/>
    <w:rsid w:val="00A36867"/>
    <w:rsid w:val="00A376C3"/>
    <w:rsid w:val="00A40BFD"/>
    <w:rsid w:val="00A465CB"/>
    <w:rsid w:val="00A466A0"/>
    <w:rsid w:val="00A533ED"/>
    <w:rsid w:val="00A709B6"/>
    <w:rsid w:val="00A71A8A"/>
    <w:rsid w:val="00A723B3"/>
    <w:rsid w:val="00A73CD8"/>
    <w:rsid w:val="00A81F26"/>
    <w:rsid w:val="00A83111"/>
    <w:rsid w:val="00A835D7"/>
    <w:rsid w:val="00A84238"/>
    <w:rsid w:val="00A863FB"/>
    <w:rsid w:val="00A8713D"/>
    <w:rsid w:val="00A87770"/>
    <w:rsid w:val="00A94DAA"/>
    <w:rsid w:val="00A9709C"/>
    <w:rsid w:val="00AA5A5D"/>
    <w:rsid w:val="00AA7CBD"/>
    <w:rsid w:val="00AB09F1"/>
    <w:rsid w:val="00AB183A"/>
    <w:rsid w:val="00AB193D"/>
    <w:rsid w:val="00AB71B0"/>
    <w:rsid w:val="00AC0515"/>
    <w:rsid w:val="00AC0D26"/>
    <w:rsid w:val="00AC1627"/>
    <w:rsid w:val="00AC2032"/>
    <w:rsid w:val="00AC242A"/>
    <w:rsid w:val="00AC29F0"/>
    <w:rsid w:val="00AC2EC8"/>
    <w:rsid w:val="00AC4E69"/>
    <w:rsid w:val="00AC530A"/>
    <w:rsid w:val="00AD01A7"/>
    <w:rsid w:val="00AD1238"/>
    <w:rsid w:val="00AD2466"/>
    <w:rsid w:val="00AD4544"/>
    <w:rsid w:val="00AD4780"/>
    <w:rsid w:val="00AE3190"/>
    <w:rsid w:val="00AE513F"/>
    <w:rsid w:val="00AE6206"/>
    <w:rsid w:val="00AE6E72"/>
    <w:rsid w:val="00AF35C3"/>
    <w:rsid w:val="00AF715E"/>
    <w:rsid w:val="00B02A08"/>
    <w:rsid w:val="00B103CB"/>
    <w:rsid w:val="00B207C7"/>
    <w:rsid w:val="00B22284"/>
    <w:rsid w:val="00B25945"/>
    <w:rsid w:val="00B25F3A"/>
    <w:rsid w:val="00B26AC7"/>
    <w:rsid w:val="00B314A6"/>
    <w:rsid w:val="00B31540"/>
    <w:rsid w:val="00B34453"/>
    <w:rsid w:val="00B362BB"/>
    <w:rsid w:val="00B37376"/>
    <w:rsid w:val="00B40BFD"/>
    <w:rsid w:val="00B41A8A"/>
    <w:rsid w:val="00B443DE"/>
    <w:rsid w:val="00B47125"/>
    <w:rsid w:val="00B51F93"/>
    <w:rsid w:val="00B538D3"/>
    <w:rsid w:val="00B55285"/>
    <w:rsid w:val="00B5695E"/>
    <w:rsid w:val="00B57FDC"/>
    <w:rsid w:val="00B6036A"/>
    <w:rsid w:val="00B6062D"/>
    <w:rsid w:val="00B636FB"/>
    <w:rsid w:val="00B637FD"/>
    <w:rsid w:val="00B644E8"/>
    <w:rsid w:val="00B65BBB"/>
    <w:rsid w:val="00B66CFF"/>
    <w:rsid w:val="00B70230"/>
    <w:rsid w:val="00B70EF0"/>
    <w:rsid w:val="00B75AA0"/>
    <w:rsid w:val="00B75B26"/>
    <w:rsid w:val="00B770F1"/>
    <w:rsid w:val="00B77B64"/>
    <w:rsid w:val="00B81A42"/>
    <w:rsid w:val="00B84C74"/>
    <w:rsid w:val="00B863FC"/>
    <w:rsid w:val="00B864DB"/>
    <w:rsid w:val="00B970E4"/>
    <w:rsid w:val="00BA0256"/>
    <w:rsid w:val="00BA2F8E"/>
    <w:rsid w:val="00BA370C"/>
    <w:rsid w:val="00BA4509"/>
    <w:rsid w:val="00BB1890"/>
    <w:rsid w:val="00BB323F"/>
    <w:rsid w:val="00BC1B6B"/>
    <w:rsid w:val="00BC2707"/>
    <w:rsid w:val="00BC7E8A"/>
    <w:rsid w:val="00BD0D2D"/>
    <w:rsid w:val="00BE176B"/>
    <w:rsid w:val="00BE2329"/>
    <w:rsid w:val="00BE5716"/>
    <w:rsid w:val="00BF22F6"/>
    <w:rsid w:val="00BF2C23"/>
    <w:rsid w:val="00BF72CE"/>
    <w:rsid w:val="00C02657"/>
    <w:rsid w:val="00C04318"/>
    <w:rsid w:val="00C04E64"/>
    <w:rsid w:val="00C067B2"/>
    <w:rsid w:val="00C10FF7"/>
    <w:rsid w:val="00C12144"/>
    <w:rsid w:val="00C12F9C"/>
    <w:rsid w:val="00C15C22"/>
    <w:rsid w:val="00C22651"/>
    <w:rsid w:val="00C26331"/>
    <w:rsid w:val="00C26574"/>
    <w:rsid w:val="00C27516"/>
    <w:rsid w:val="00C30499"/>
    <w:rsid w:val="00C328AC"/>
    <w:rsid w:val="00C36524"/>
    <w:rsid w:val="00C37A0D"/>
    <w:rsid w:val="00C4053A"/>
    <w:rsid w:val="00C4118D"/>
    <w:rsid w:val="00C45011"/>
    <w:rsid w:val="00C60DC7"/>
    <w:rsid w:val="00C6293A"/>
    <w:rsid w:val="00C64693"/>
    <w:rsid w:val="00C64BC1"/>
    <w:rsid w:val="00C666E0"/>
    <w:rsid w:val="00C67E30"/>
    <w:rsid w:val="00C80054"/>
    <w:rsid w:val="00C84861"/>
    <w:rsid w:val="00C864DC"/>
    <w:rsid w:val="00C9343B"/>
    <w:rsid w:val="00C94EB7"/>
    <w:rsid w:val="00C97AF7"/>
    <w:rsid w:val="00CA1088"/>
    <w:rsid w:val="00CA3A8D"/>
    <w:rsid w:val="00CA5CFC"/>
    <w:rsid w:val="00CB1722"/>
    <w:rsid w:val="00CB5934"/>
    <w:rsid w:val="00CC0278"/>
    <w:rsid w:val="00CC0B01"/>
    <w:rsid w:val="00CC16FB"/>
    <w:rsid w:val="00CC7C8E"/>
    <w:rsid w:val="00CD25BC"/>
    <w:rsid w:val="00CD42AB"/>
    <w:rsid w:val="00CD503D"/>
    <w:rsid w:val="00CE149C"/>
    <w:rsid w:val="00CF2212"/>
    <w:rsid w:val="00CF6B0B"/>
    <w:rsid w:val="00CF728C"/>
    <w:rsid w:val="00D00FEC"/>
    <w:rsid w:val="00D019CD"/>
    <w:rsid w:val="00D065D4"/>
    <w:rsid w:val="00D079B9"/>
    <w:rsid w:val="00D16DDA"/>
    <w:rsid w:val="00D27F31"/>
    <w:rsid w:val="00D30B25"/>
    <w:rsid w:val="00D36469"/>
    <w:rsid w:val="00D40CF2"/>
    <w:rsid w:val="00D41D8C"/>
    <w:rsid w:val="00D421B8"/>
    <w:rsid w:val="00D43E1D"/>
    <w:rsid w:val="00D46E0A"/>
    <w:rsid w:val="00D4740F"/>
    <w:rsid w:val="00D5191A"/>
    <w:rsid w:val="00D54F34"/>
    <w:rsid w:val="00D54FBE"/>
    <w:rsid w:val="00D55C74"/>
    <w:rsid w:val="00D5671B"/>
    <w:rsid w:val="00D56B3A"/>
    <w:rsid w:val="00D61D4B"/>
    <w:rsid w:val="00D64B97"/>
    <w:rsid w:val="00D67A5E"/>
    <w:rsid w:val="00D67EE3"/>
    <w:rsid w:val="00D73BE2"/>
    <w:rsid w:val="00D73D38"/>
    <w:rsid w:val="00D77C89"/>
    <w:rsid w:val="00D902C8"/>
    <w:rsid w:val="00D917EF"/>
    <w:rsid w:val="00D93967"/>
    <w:rsid w:val="00D967E3"/>
    <w:rsid w:val="00D96BC3"/>
    <w:rsid w:val="00DA1E0A"/>
    <w:rsid w:val="00DA7681"/>
    <w:rsid w:val="00DB0449"/>
    <w:rsid w:val="00DB2180"/>
    <w:rsid w:val="00DB2D37"/>
    <w:rsid w:val="00DB4672"/>
    <w:rsid w:val="00DB787E"/>
    <w:rsid w:val="00DC3775"/>
    <w:rsid w:val="00DC63A6"/>
    <w:rsid w:val="00DC7060"/>
    <w:rsid w:val="00DD0B0F"/>
    <w:rsid w:val="00DD1300"/>
    <w:rsid w:val="00DD30A0"/>
    <w:rsid w:val="00DD34AC"/>
    <w:rsid w:val="00DD5B69"/>
    <w:rsid w:val="00DD7D49"/>
    <w:rsid w:val="00DE432F"/>
    <w:rsid w:val="00DF12D7"/>
    <w:rsid w:val="00DF1350"/>
    <w:rsid w:val="00DF44C3"/>
    <w:rsid w:val="00DF5E22"/>
    <w:rsid w:val="00DF6448"/>
    <w:rsid w:val="00E00292"/>
    <w:rsid w:val="00E01A6A"/>
    <w:rsid w:val="00E04D03"/>
    <w:rsid w:val="00E0541A"/>
    <w:rsid w:val="00E07729"/>
    <w:rsid w:val="00E1059B"/>
    <w:rsid w:val="00E12844"/>
    <w:rsid w:val="00E12E28"/>
    <w:rsid w:val="00E154F1"/>
    <w:rsid w:val="00E16226"/>
    <w:rsid w:val="00E17BB3"/>
    <w:rsid w:val="00E21025"/>
    <w:rsid w:val="00E2542A"/>
    <w:rsid w:val="00E33D30"/>
    <w:rsid w:val="00E37F55"/>
    <w:rsid w:val="00E44F79"/>
    <w:rsid w:val="00E46627"/>
    <w:rsid w:val="00E46D6B"/>
    <w:rsid w:val="00E50C0C"/>
    <w:rsid w:val="00E52351"/>
    <w:rsid w:val="00E52DC6"/>
    <w:rsid w:val="00E54FA0"/>
    <w:rsid w:val="00E564E3"/>
    <w:rsid w:val="00E57CFB"/>
    <w:rsid w:val="00E617ED"/>
    <w:rsid w:val="00E61BFC"/>
    <w:rsid w:val="00E62408"/>
    <w:rsid w:val="00E72555"/>
    <w:rsid w:val="00E73A25"/>
    <w:rsid w:val="00E73D47"/>
    <w:rsid w:val="00E76746"/>
    <w:rsid w:val="00E81A45"/>
    <w:rsid w:val="00E81C1A"/>
    <w:rsid w:val="00E87378"/>
    <w:rsid w:val="00E90F1E"/>
    <w:rsid w:val="00E91DBF"/>
    <w:rsid w:val="00E926B3"/>
    <w:rsid w:val="00E93F8F"/>
    <w:rsid w:val="00E97682"/>
    <w:rsid w:val="00EA113A"/>
    <w:rsid w:val="00EA1D51"/>
    <w:rsid w:val="00EB015D"/>
    <w:rsid w:val="00EC3370"/>
    <w:rsid w:val="00EC34EF"/>
    <w:rsid w:val="00EC5475"/>
    <w:rsid w:val="00ED2CCD"/>
    <w:rsid w:val="00ED3CFD"/>
    <w:rsid w:val="00ED3F25"/>
    <w:rsid w:val="00ED42B3"/>
    <w:rsid w:val="00ED5A25"/>
    <w:rsid w:val="00EE297A"/>
    <w:rsid w:val="00EE6603"/>
    <w:rsid w:val="00EF0951"/>
    <w:rsid w:val="00EF18C7"/>
    <w:rsid w:val="00EF6A00"/>
    <w:rsid w:val="00F01136"/>
    <w:rsid w:val="00F02B7C"/>
    <w:rsid w:val="00F106A0"/>
    <w:rsid w:val="00F11F49"/>
    <w:rsid w:val="00F13477"/>
    <w:rsid w:val="00F138C3"/>
    <w:rsid w:val="00F16262"/>
    <w:rsid w:val="00F17EF1"/>
    <w:rsid w:val="00F213DC"/>
    <w:rsid w:val="00F22DBE"/>
    <w:rsid w:val="00F276FF"/>
    <w:rsid w:val="00F301E9"/>
    <w:rsid w:val="00F309E9"/>
    <w:rsid w:val="00F364C5"/>
    <w:rsid w:val="00F42FF5"/>
    <w:rsid w:val="00F43F1F"/>
    <w:rsid w:val="00F554BE"/>
    <w:rsid w:val="00F606A9"/>
    <w:rsid w:val="00F613FE"/>
    <w:rsid w:val="00F71BB9"/>
    <w:rsid w:val="00F765ED"/>
    <w:rsid w:val="00F80A5A"/>
    <w:rsid w:val="00F83E1C"/>
    <w:rsid w:val="00F84ADF"/>
    <w:rsid w:val="00F877C3"/>
    <w:rsid w:val="00F87AB8"/>
    <w:rsid w:val="00F90AA1"/>
    <w:rsid w:val="00F91735"/>
    <w:rsid w:val="00FA26FE"/>
    <w:rsid w:val="00FA74D5"/>
    <w:rsid w:val="00FA7EC7"/>
    <w:rsid w:val="00FB6464"/>
    <w:rsid w:val="00FB754A"/>
    <w:rsid w:val="00FC027D"/>
    <w:rsid w:val="00FC05E6"/>
    <w:rsid w:val="00FC409B"/>
    <w:rsid w:val="00FC790E"/>
    <w:rsid w:val="00FC7A65"/>
    <w:rsid w:val="00FD3314"/>
    <w:rsid w:val="00FE0863"/>
    <w:rsid w:val="00FE11C0"/>
    <w:rsid w:val="00FE1A68"/>
    <w:rsid w:val="00FE38B9"/>
    <w:rsid w:val="00FE47D7"/>
    <w:rsid w:val="00FF4D98"/>
    <w:rsid w:val="00FF5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2F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646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646861"/>
  </w:style>
  <w:style w:type="character" w:styleId="Hyperlink">
    <w:name w:val="Hyperlink"/>
    <w:basedOn w:val="DefaultParagraphFont"/>
    <w:uiPriority w:val="99"/>
    <w:semiHidden/>
    <w:rsid w:val="0064686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46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68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583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andia.ru/115858/" TargetMode="External"/><Relationship Id="rId18" Type="http://schemas.openxmlformats.org/officeDocument/2006/relationships/hyperlink" Target="http://www.pandia.ru/65543/" TargetMode="External"/><Relationship Id="rId26" Type="http://schemas.openxmlformats.org/officeDocument/2006/relationships/hyperlink" Target="http://www.pandia.ru/32912/" TargetMode="External"/><Relationship Id="rId39" Type="http://schemas.openxmlformats.org/officeDocument/2006/relationships/hyperlink" Target="http://www.pandia.ru/29568/" TargetMode="External"/><Relationship Id="rId21" Type="http://schemas.openxmlformats.org/officeDocument/2006/relationships/hyperlink" Target="http://www.pandia.ru/115354/" TargetMode="External"/><Relationship Id="rId34" Type="http://schemas.openxmlformats.org/officeDocument/2006/relationships/hyperlink" Target="http://www.pandia.ru/43475/" TargetMode="External"/><Relationship Id="rId42" Type="http://schemas.openxmlformats.org/officeDocument/2006/relationships/hyperlink" Target="http://www.pandia.ru/115335/" TargetMode="External"/><Relationship Id="rId47" Type="http://schemas.openxmlformats.org/officeDocument/2006/relationships/hyperlink" Target="http://www.pandia.ru/114229/" TargetMode="External"/><Relationship Id="rId50" Type="http://schemas.openxmlformats.org/officeDocument/2006/relationships/hyperlink" Target="http://www.pandia.ru/114481/" TargetMode="External"/><Relationship Id="rId55" Type="http://schemas.openxmlformats.org/officeDocument/2006/relationships/hyperlink" Target="http://www.pandia.ru/73576/" TargetMode="External"/><Relationship Id="rId63" Type="http://schemas.openxmlformats.org/officeDocument/2006/relationships/hyperlink" Target="http://www.pandia.ru/116960/" TargetMode="External"/><Relationship Id="rId68" Type="http://schemas.openxmlformats.org/officeDocument/2006/relationships/hyperlink" Target="http://www.pandia.ru/115382/" TargetMode="External"/><Relationship Id="rId7" Type="http://schemas.openxmlformats.org/officeDocument/2006/relationships/hyperlink" Target="http://www.pandia.ru/69502/" TargetMode="External"/><Relationship Id="rId71" Type="http://schemas.openxmlformats.org/officeDocument/2006/relationships/hyperlink" Target="http://www.pandia.ru/25970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andia.ru/54622/" TargetMode="External"/><Relationship Id="rId29" Type="http://schemas.openxmlformats.org/officeDocument/2006/relationships/image" Target="media/image2.png"/><Relationship Id="rId11" Type="http://schemas.openxmlformats.org/officeDocument/2006/relationships/hyperlink" Target="http://www.pandia.ru/72503/" TargetMode="External"/><Relationship Id="rId24" Type="http://schemas.openxmlformats.org/officeDocument/2006/relationships/hyperlink" Target="http://www.pandia.ru/32391/" TargetMode="External"/><Relationship Id="rId32" Type="http://schemas.openxmlformats.org/officeDocument/2006/relationships/hyperlink" Target="http://www.pandia.ru/38369/" TargetMode="External"/><Relationship Id="rId37" Type="http://schemas.openxmlformats.org/officeDocument/2006/relationships/hyperlink" Target="http://www.pandia.ru/103129/" TargetMode="External"/><Relationship Id="rId40" Type="http://schemas.openxmlformats.org/officeDocument/2006/relationships/hyperlink" Target="http://www.pandia.ru/27769/" TargetMode="External"/><Relationship Id="rId45" Type="http://schemas.openxmlformats.org/officeDocument/2006/relationships/image" Target="media/image7.jpeg"/><Relationship Id="rId53" Type="http://schemas.openxmlformats.org/officeDocument/2006/relationships/hyperlink" Target="http://www.pandia.ru/76803/" TargetMode="External"/><Relationship Id="rId58" Type="http://schemas.openxmlformats.org/officeDocument/2006/relationships/hyperlink" Target="http://www.pandia.ru/29166/" TargetMode="External"/><Relationship Id="rId66" Type="http://schemas.openxmlformats.org/officeDocument/2006/relationships/hyperlink" Target="http://www.pandia.ru/86927/" TargetMode="External"/><Relationship Id="rId5" Type="http://schemas.openxmlformats.org/officeDocument/2006/relationships/hyperlink" Target="http://www.pandia.ru/34425/" TargetMode="External"/><Relationship Id="rId15" Type="http://schemas.openxmlformats.org/officeDocument/2006/relationships/hyperlink" Target="http://www.pandia.ru/116599/" TargetMode="External"/><Relationship Id="rId23" Type="http://schemas.openxmlformats.org/officeDocument/2006/relationships/hyperlink" Target="http://www.pandia.ru/61219/" TargetMode="External"/><Relationship Id="rId28" Type="http://schemas.openxmlformats.org/officeDocument/2006/relationships/image" Target="media/image1.png"/><Relationship Id="rId36" Type="http://schemas.openxmlformats.org/officeDocument/2006/relationships/hyperlink" Target="http://www.pandia.ru/50430/" TargetMode="External"/><Relationship Id="rId49" Type="http://schemas.openxmlformats.org/officeDocument/2006/relationships/hyperlink" Target="http://www.pandia.ru/56690/" TargetMode="External"/><Relationship Id="rId57" Type="http://schemas.openxmlformats.org/officeDocument/2006/relationships/hyperlink" Target="http://www.pandia.ru/112722/" TargetMode="External"/><Relationship Id="rId61" Type="http://schemas.openxmlformats.org/officeDocument/2006/relationships/hyperlink" Target="http://www.pandia.ru/47319/" TargetMode="External"/><Relationship Id="rId10" Type="http://schemas.openxmlformats.org/officeDocument/2006/relationships/hyperlink" Target="http://www.pandia.ru/68352/" TargetMode="External"/><Relationship Id="rId19" Type="http://schemas.openxmlformats.org/officeDocument/2006/relationships/hyperlink" Target="http://www.pandia.ru/112368/" TargetMode="External"/><Relationship Id="rId31" Type="http://schemas.openxmlformats.org/officeDocument/2006/relationships/image" Target="media/image4.jpeg"/><Relationship Id="rId44" Type="http://schemas.openxmlformats.org/officeDocument/2006/relationships/image" Target="media/image6.png"/><Relationship Id="rId52" Type="http://schemas.openxmlformats.org/officeDocument/2006/relationships/hyperlink" Target="http://www.pandia.ru/70331/" TargetMode="External"/><Relationship Id="rId60" Type="http://schemas.openxmlformats.org/officeDocument/2006/relationships/hyperlink" Target="http://www.pandia.ru/112088/" TargetMode="External"/><Relationship Id="rId65" Type="http://schemas.openxmlformats.org/officeDocument/2006/relationships/hyperlink" Target="http://www.pandia.ru/54768/" TargetMode="External"/><Relationship Id="rId73" Type="http://schemas.openxmlformats.org/officeDocument/2006/relationships/theme" Target="theme/theme1.xml"/><Relationship Id="rId4" Type="http://schemas.openxmlformats.org/officeDocument/2006/relationships/hyperlink" Target="http://www.pandia.ru/92000/" TargetMode="External"/><Relationship Id="rId9" Type="http://schemas.openxmlformats.org/officeDocument/2006/relationships/hyperlink" Target="http://www.pandia.ru/116586/" TargetMode="External"/><Relationship Id="rId14" Type="http://schemas.openxmlformats.org/officeDocument/2006/relationships/hyperlink" Target="http://www.pandia.ru/70470/" TargetMode="External"/><Relationship Id="rId22" Type="http://schemas.openxmlformats.org/officeDocument/2006/relationships/hyperlink" Target="http://www.pandia.ru/70279/" TargetMode="External"/><Relationship Id="rId27" Type="http://schemas.openxmlformats.org/officeDocument/2006/relationships/hyperlink" Target="http://www.pandia.ru/99909/" TargetMode="External"/><Relationship Id="rId30" Type="http://schemas.openxmlformats.org/officeDocument/2006/relationships/image" Target="media/image3.png"/><Relationship Id="rId35" Type="http://schemas.openxmlformats.org/officeDocument/2006/relationships/hyperlink" Target="http://www.pandia.ru/113957/" TargetMode="External"/><Relationship Id="rId43" Type="http://schemas.openxmlformats.org/officeDocument/2006/relationships/hyperlink" Target="http://www.pandia.ru/113323/" TargetMode="External"/><Relationship Id="rId48" Type="http://schemas.openxmlformats.org/officeDocument/2006/relationships/hyperlink" Target="http://www.pandia.ru/43135/" TargetMode="External"/><Relationship Id="rId56" Type="http://schemas.openxmlformats.org/officeDocument/2006/relationships/hyperlink" Target="http://www.pandia.ru/2635/" TargetMode="External"/><Relationship Id="rId64" Type="http://schemas.openxmlformats.org/officeDocument/2006/relationships/hyperlink" Target="http://www.pandia.ru/62946/" TargetMode="External"/><Relationship Id="rId69" Type="http://schemas.openxmlformats.org/officeDocument/2006/relationships/hyperlink" Target="http://www.pandia.ru/77256/" TargetMode="External"/><Relationship Id="rId8" Type="http://schemas.openxmlformats.org/officeDocument/2006/relationships/hyperlink" Target="http://www.pandia.ru/76794/" TargetMode="External"/><Relationship Id="rId51" Type="http://schemas.openxmlformats.org/officeDocument/2006/relationships/hyperlink" Target="http://www.pandia.ru/115276/" TargetMode="Externa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://www.pandia.ru/85979/" TargetMode="External"/><Relationship Id="rId17" Type="http://schemas.openxmlformats.org/officeDocument/2006/relationships/hyperlink" Target="http://www.pandia.ru/30288/" TargetMode="External"/><Relationship Id="rId25" Type="http://schemas.openxmlformats.org/officeDocument/2006/relationships/hyperlink" Target="http://www.pandia.ru/116057/" TargetMode="External"/><Relationship Id="rId33" Type="http://schemas.openxmlformats.org/officeDocument/2006/relationships/image" Target="media/image5.jpeg"/><Relationship Id="rId38" Type="http://schemas.openxmlformats.org/officeDocument/2006/relationships/hyperlink" Target="http://www.pandia.ru/28080/" TargetMode="External"/><Relationship Id="rId46" Type="http://schemas.openxmlformats.org/officeDocument/2006/relationships/image" Target="media/image8.png"/><Relationship Id="rId59" Type="http://schemas.openxmlformats.org/officeDocument/2006/relationships/hyperlink" Target="http://www.pandia.ru/115148/" TargetMode="External"/><Relationship Id="rId67" Type="http://schemas.openxmlformats.org/officeDocument/2006/relationships/hyperlink" Target="http://www.pandia.ru/29154/" TargetMode="External"/><Relationship Id="rId20" Type="http://schemas.openxmlformats.org/officeDocument/2006/relationships/hyperlink" Target="http://www.pandia.ru/114866/" TargetMode="External"/><Relationship Id="rId41" Type="http://schemas.openxmlformats.org/officeDocument/2006/relationships/hyperlink" Target="http://www.pandia.ru/70984/" TargetMode="External"/><Relationship Id="rId54" Type="http://schemas.openxmlformats.org/officeDocument/2006/relationships/hyperlink" Target="http://www.pandia.ru/50717/" TargetMode="External"/><Relationship Id="rId62" Type="http://schemas.openxmlformats.org/officeDocument/2006/relationships/hyperlink" Target="http://www.pandia.ru/67825/" TargetMode="External"/><Relationship Id="rId70" Type="http://schemas.openxmlformats.org/officeDocument/2006/relationships/hyperlink" Target="http://www.pandia.ru/40964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andia.ru/11512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6</Pages>
  <Words>1477</Words>
  <Characters>8419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Master</cp:lastModifiedBy>
  <cp:revision>3</cp:revision>
  <dcterms:created xsi:type="dcterms:W3CDTF">2013-02-04T09:22:00Z</dcterms:created>
  <dcterms:modified xsi:type="dcterms:W3CDTF">2013-04-07T10:27:00Z</dcterms:modified>
</cp:coreProperties>
</file>